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BEBD3B" w14:textId="77777777" w:rsidR="007D0202" w:rsidRDefault="007D0202" w:rsidP="007D02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RAYNER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B6E5493" w14:textId="77777777" w:rsidR="007D0202" w:rsidRDefault="007D0202" w:rsidP="007D02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Chart, Kent. Yeoman.</w:t>
      </w:r>
    </w:p>
    <w:p w14:paraId="52AF8AEE" w14:textId="77777777" w:rsidR="007D0202" w:rsidRDefault="007D0202" w:rsidP="007D0202">
      <w:pPr>
        <w:rPr>
          <w:rFonts w:ascii="Times New Roman" w:hAnsi="Times New Roman" w:cs="Times New Roman"/>
        </w:rPr>
      </w:pPr>
    </w:p>
    <w:p w14:paraId="3371AC4C" w14:textId="77777777" w:rsidR="007D0202" w:rsidRDefault="007D0202" w:rsidP="007D0202">
      <w:pPr>
        <w:rPr>
          <w:rFonts w:ascii="Times New Roman" w:hAnsi="Times New Roman" w:cs="Times New Roman"/>
        </w:rPr>
      </w:pPr>
    </w:p>
    <w:p w14:paraId="2AEB9F4D" w14:textId="77777777" w:rsidR="007D0202" w:rsidRDefault="007D0202" w:rsidP="007D02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Pikynham</w:t>
      </w:r>
      <w:proofErr w:type="spellEnd"/>
      <w:r>
        <w:rPr>
          <w:rFonts w:ascii="Times New Roman" w:hAnsi="Times New Roman" w:cs="Times New Roman"/>
        </w:rPr>
        <w:t>, clerk(q.v.), brought a plaint of debt against him and</w:t>
      </w:r>
    </w:p>
    <w:p w14:paraId="2C4B0F96" w14:textId="77777777" w:rsidR="007D0202" w:rsidRDefault="007D0202" w:rsidP="007D02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Mastell</w:t>
      </w:r>
      <w:proofErr w:type="spellEnd"/>
      <w:r>
        <w:rPr>
          <w:rFonts w:ascii="Times New Roman" w:hAnsi="Times New Roman" w:cs="Times New Roman"/>
        </w:rPr>
        <w:t xml:space="preserve"> of Chart(q.v.), as the executors of Thomas Rayner of </w:t>
      </w:r>
    </w:p>
    <w:p w14:paraId="56A1B353" w14:textId="77777777" w:rsidR="007D0202" w:rsidRDefault="007D0202" w:rsidP="007D02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Chart(q.v.).</w:t>
      </w:r>
    </w:p>
    <w:p w14:paraId="14695C15" w14:textId="77777777" w:rsidR="007D0202" w:rsidRDefault="007D0202" w:rsidP="007D02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B44D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8FE5ECF" w14:textId="77777777" w:rsidR="007D0202" w:rsidRDefault="007D0202" w:rsidP="007D0202">
      <w:pPr>
        <w:rPr>
          <w:rFonts w:ascii="Times New Roman" w:hAnsi="Times New Roman" w:cs="Times New Roman"/>
        </w:rPr>
      </w:pPr>
    </w:p>
    <w:p w14:paraId="4187E21F" w14:textId="77777777" w:rsidR="007D0202" w:rsidRDefault="007D0202" w:rsidP="007D0202">
      <w:pPr>
        <w:rPr>
          <w:rFonts w:ascii="Times New Roman" w:hAnsi="Times New Roman" w:cs="Times New Roman"/>
        </w:rPr>
      </w:pPr>
    </w:p>
    <w:p w14:paraId="14FA9E93" w14:textId="77777777" w:rsidR="007D0202" w:rsidRDefault="007D0202" w:rsidP="007D02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 September 2018</w:t>
      </w:r>
    </w:p>
    <w:p w14:paraId="24F95ADC" w14:textId="77777777" w:rsidR="006B2F86" w:rsidRPr="00E71FC3" w:rsidRDefault="007D020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EC6BB8" w14:textId="77777777" w:rsidR="007D0202" w:rsidRDefault="007D0202" w:rsidP="00E71FC3">
      <w:r>
        <w:separator/>
      </w:r>
    </w:p>
  </w:endnote>
  <w:endnote w:type="continuationSeparator" w:id="0">
    <w:p w14:paraId="74ED90B6" w14:textId="77777777" w:rsidR="007D0202" w:rsidRDefault="007D020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45C3F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1F82DE" w14:textId="77777777" w:rsidR="007D0202" w:rsidRDefault="007D0202" w:rsidP="00E71FC3">
      <w:r>
        <w:separator/>
      </w:r>
    </w:p>
  </w:footnote>
  <w:footnote w:type="continuationSeparator" w:id="0">
    <w:p w14:paraId="5D7C7996" w14:textId="77777777" w:rsidR="007D0202" w:rsidRDefault="007D020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202"/>
    <w:rsid w:val="001A7C09"/>
    <w:rsid w:val="00577BD5"/>
    <w:rsid w:val="00656CBA"/>
    <w:rsid w:val="006A1F77"/>
    <w:rsid w:val="00733BE7"/>
    <w:rsid w:val="007D020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D374FA"/>
  <w15:chartTrackingRefBased/>
  <w15:docId w15:val="{68B6141C-78B1-4074-8A65-10D4C4266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D020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D02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2018-10-24T21:15:00Z</dcterms:created>
  <dcterms:modified xsi:type="dcterms:W3CDTF">2018-10-24T21:15:00Z</dcterms:modified>
</cp:coreProperties>
</file>